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K 29 Brücke über die Sude bei Gößlow, Asphaltkernbohrungen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 29 Brücke über die Sude bei Gößlow, Asphaltkernbohrungen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